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518" w:rsidRDefault="00821518" w:rsidP="00DA6C32">
      <w:pPr>
        <w:jc w:val="right"/>
      </w:pPr>
      <w:r>
        <w:t>ПРИЛОЖЕНИЕ</w:t>
      </w:r>
    </w:p>
    <w:p w:rsidR="00821518" w:rsidRDefault="00821518" w:rsidP="00DA6C32">
      <w:pPr>
        <w:jc w:val="right"/>
      </w:pPr>
      <w:r>
        <w:t xml:space="preserve">к решению Совета депутатов </w:t>
      </w:r>
    </w:p>
    <w:p w:rsidR="00821518" w:rsidRDefault="00821518" w:rsidP="00DA6C32">
      <w:pPr>
        <w:jc w:val="right"/>
      </w:pPr>
      <w:r>
        <w:t>муниципального образования</w:t>
      </w:r>
    </w:p>
    <w:p w:rsidR="00821518" w:rsidRDefault="00821518" w:rsidP="00DA6C32">
      <w:pPr>
        <w:jc w:val="right"/>
      </w:pPr>
      <w:r>
        <w:t>«Можгинский район»</w:t>
      </w:r>
    </w:p>
    <w:p w:rsidR="00821518" w:rsidRDefault="00821518" w:rsidP="00D87CF4">
      <w:pPr>
        <w:jc w:val="right"/>
      </w:pPr>
      <w:r>
        <w:t xml:space="preserve">От 25 февраля 2015 года №29.7  </w:t>
      </w:r>
    </w:p>
    <w:p w:rsidR="00821518" w:rsidRDefault="00821518" w:rsidP="00D87CF4">
      <w:pPr>
        <w:jc w:val="right"/>
      </w:pPr>
    </w:p>
    <w:p w:rsidR="00821518" w:rsidRDefault="00821518" w:rsidP="004E4DFE">
      <w:pPr>
        <w:jc w:val="center"/>
        <w:rPr>
          <w:b/>
        </w:rPr>
      </w:pPr>
      <w:r w:rsidRPr="00D87CF4">
        <w:rPr>
          <w:b/>
        </w:rPr>
        <w:t>Порядок  и условия</w:t>
      </w:r>
    </w:p>
    <w:p w:rsidR="00821518" w:rsidRPr="00D87CF4" w:rsidRDefault="00821518" w:rsidP="004E4DFE">
      <w:pPr>
        <w:jc w:val="center"/>
        <w:rPr>
          <w:b/>
        </w:rPr>
      </w:pPr>
      <w:r w:rsidRPr="00D87CF4">
        <w:rPr>
          <w:b/>
        </w:rPr>
        <w:t xml:space="preserve"> командирования муниципальных служащих </w:t>
      </w:r>
    </w:p>
    <w:p w:rsidR="00821518" w:rsidRPr="00D87CF4" w:rsidRDefault="00821518" w:rsidP="004E4DFE">
      <w:pPr>
        <w:jc w:val="center"/>
        <w:rPr>
          <w:b/>
        </w:rPr>
      </w:pPr>
      <w:r w:rsidRPr="00D87CF4">
        <w:rPr>
          <w:b/>
        </w:rPr>
        <w:t xml:space="preserve">органов  местного самоуправления муниципального образования </w:t>
      </w:r>
    </w:p>
    <w:p w:rsidR="00821518" w:rsidRPr="00D87CF4" w:rsidRDefault="00821518" w:rsidP="004E4DFE">
      <w:pPr>
        <w:jc w:val="center"/>
        <w:rPr>
          <w:b/>
        </w:rPr>
      </w:pPr>
      <w:r w:rsidRPr="00D87CF4">
        <w:rPr>
          <w:b/>
        </w:rPr>
        <w:t xml:space="preserve">«Можгинский район» </w:t>
      </w:r>
      <w:r w:rsidRPr="00D87CF4">
        <w:rPr>
          <w:b/>
        </w:rPr>
        <w:br/>
      </w:r>
    </w:p>
    <w:p w:rsidR="00821518" w:rsidRDefault="00821518" w:rsidP="00376506">
      <w:pPr>
        <w:ind w:firstLine="708"/>
        <w:jc w:val="both"/>
      </w:pPr>
      <w:r w:rsidRPr="004E4DFE">
        <w:t>1. Муниципальные служащие органов  местного самоуправления муниципального образования «Можгинский район»</w:t>
      </w:r>
      <w:r>
        <w:t xml:space="preserve"> (далее - муниципальные служащие) </w:t>
      </w:r>
      <w:r w:rsidRPr="004E4DFE">
        <w:t xml:space="preserve">направляются в служебные командировки по решению представителя нанимателя (работодателя) на определённый срок для выполнения служебного </w:t>
      </w:r>
      <w:r>
        <w:t xml:space="preserve">поручения </w:t>
      </w:r>
      <w:r w:rsidRPr="004E7132">
        <w:t xml:space="preserve">вне </w:t>
      </w:r>
      <w:r>
        <w:t xml:space="preserve">места </w:t>
      </w:r>
      <w:r w:rsidRPr="004E7132">
        <w:t>постоянного  прохождения муниципальной службы</w:t>
      </w:r>
      <w:r w:rsidRPr="004E4DFE">
        <w:t>.</w:t>
      </w:r>
    </w:p>
    <w:p w:rsidR="00821518" w:rsidRDefault="00821518" w:rsidP="00376506">
      <w:pPr>
        <w:ind w:firstLine="708"/>
        <w:jc w:val="both"/>
      </w:pPr>
      <w:r w:rsidRPr="004E4DFE">
        <w:t>2. Срок служебной командировки муниципального служащего определяется представителем нанимателя (работодателем</w:t>
      </w:r>
      <w:r>
        <w:t>)</w:t>
      </w:r>
      <w:r w:rsidRPr="004E4DFE">
        <w:t xml:space="preserve">. </w:t>
      </w:r>
    </w:p>
    <w:p w:rsidR="00821518" w:rsidRDefault="00821518" w:rsidP="00376506">
      <w:pPr>
        <w:ind w:firstLine="708"/>
        <w:jc w:val="both"/>
      </w:pPr>
      <w:r w:rsidRPr="004E4DFE">
        <w:t xml:space="preserve">3. Днём выезда в служебную командировку считается день отправления поезда, самолета, автобуса или другого транспортного средства от постоянного места прохождения муниципальным служащим муниципальной службы, а днём приезда из служебной командировки - день прибытия указанного транспортного средства в постоянное место прохождения муниципальным </w:t>
      </w:r>
      <w:r>
        <w:t xml:space="preserve">служащим муниципальной службы. </w:t>
      </w:r>
    </w:p>
    <w:p w:rsidR="00821518" w:rsidRDefault="00821518" w:rsidP="00376506">
      <w:pPr>
        <w:ind w:firstLine="708"/>
        <w:jc w:val="both"/>
      </w:pPr>
      <w:r>
        <w:t xml:space="preserve"> </w:t>
      </w:r>
      <w:r w:rsidRPr="004E4DFE">
        <w:t xml:space="preserve">При отправлении транспортного средства до 24 часов включительно днём выезда в служебную командировку считаются текущие сутки, а с 00 часов и позднее - последующие сутки. </w:t>
      </w:r>
    </w:p>
    <w:p w:rsidR="00821518" w:rsidRDefault="00821518" w:rsidP="00C90617">
      <w:pPr>
        <w:ind w:firstLine="708"/>
        <w:jc w:val="both"/>
      </w:pPr>
      <w:r w:rsidRPr="004E4DFE">
        <w:t xml:space="preserve">Если станция, пристань, аэропорт находятся за границей населенного пункта, учитывается время, необходимое для проезда до станции, пристани, аэропорта. Аналогично определяется день приезда муниципального служащего в постоянное место прохождения муниципальной службы. </w:t>
      </w:r>
    </w:p>
    <w:p w:rsidR="00821518" w:rsidRDefault="00821518" w:rsidP="00C90617">
      <w:pPr>
        <w:ind w:firstLine="708"/>
        <w:jc w:val="both"/>
      </w:pPr>
      <w:r w:rsidRPr="004E4DFE">
        <w:t xml:space="preserve">Вопрос о явке муниципального служащего на службу в день выезда в служебную командировку и в день приезда из служебной командировки решается по договорённости с представителем нанимателя (работодателем). </w:t>
      </w:r>
    </w:p>
    <w:p w:rsidR="00821518" w:rsidRPr="004E4DFE" w:rsidRDefault="00821518" w:rsidP="00376506">
      <w:pPr>
        <w:ind w:firstLine="708"/>
        <w:jc w:val="both"/>
        <w:rPr>
          <w:lang w:eastAsia="ar-SA"/>
        </w:rPr>
      </w:pPr>
      <w:r w:rsidRPr="004E4DFE">
        <w:t xml:space="preserve">4. Направление муниципального служащего в служебную командировку оформляется </w:t>
      </w:r>
      <w:r w:rsidRPr="004E4DFE">
        <w:rPr>
          <w:lang w:eastAsia="ar-SA"/>
        </w:rPr>
        <w:t xml:space="preserve">распоряжением </w:t>
      </w:r>
      <w:r>
        <w:rPr>
          <w:lang w:eastAsia="ar-SA"/>
        </w:rPr>
        <w:t>представителя нанимателя (работодателя)</w:t>
      </w:r>
      <w:r w:rsidRPr="004E4DFE">
        <w:rPr>
          <w:lang w:eastAsia="ar-SA"/>
        </w:rPr>
        <w:t>,  проект которого готовится на основании:</w:t>
      </w:r>
    </w:p>
    <w:p w:rsidR="00821518" w:rsidRPr="004E4DFE" w:rsidRDefault="00821518" w:rsidP="00C90617">
      <w:pPr>
        <w:ind w:firstLine="708"/>
        <w:jc w:val="both"/>
        <w:rPr>
          <w:lang w:eastAsia="ar-SA"/>
        </w:rPr>
      </w:pPr>
      <w:r w:rsidRPr="004E4DFE">
        <w:rPr>
          <w:lang w:eastAsia="ar-SA"/>
        </w:rPr>
        <w:t>- письма, служебной записки, приглашения и других документов, устанавливающих необходимость командирования, с указанием точного наименования организации, в которую направляется работник, сроков командировки с учетом дороги</w:t>
      </w:r>
      <w:r>
        <w:rPr>
          <w:lang w:eastAsia="ar-SA"/>
        </w:rPr>
        <w:t>.</w:t>
      </w:r>
    </w:p>
    <w:p w:rsidR="00821518" w:rsidRPr="004E4DFE" w:rsidRDefault="00821518" w:rsidP="00376506">
      <w:pPr>
        <w:ind w:firstLine="708"/>
        <w:jc w:val="both"/>
        <w:rPr>
          <w:lang w:eastAsia="ar-SA"/>
        </w:rPr>
      </w:pPr>
      <w:r>
        <w:rPr>
          <w:lang w:eastAsia="ar-SA"/>
        </w:rPr>
        <w:t>5</w:t>
      </w:r>
      <w:r w:rsidRPr="004E4DFE">
        <w:rPr>
          <w:lang w:eastAsia="ar-SA"/>
        </w:rPr>
        <w:t xml:space="preserve">. На основании распоряжения </w:t>
      </w:r>
      <w:r>
        <w:rPr>
          <w:lang w:eastAsia="ar-SA"/>
        </w:rPr>
        <w:t xml:space="preserve">представителя нанимателя (работодателя) кадровая служба  муниципального органа </w:t>
      </w:r>
      <w:r w:rsidRPr="004E4DFE">
        <w:rPr>
          <w:lang w:eastAsia="ar-SA"/>
        </w:rPr>
        <w:t xml:space="preserve">оформляет </w:t>
      </w:r>
      <w:r>
        <w:rPr>
          <w:lang w:eastAsia="ar-SA"/>
        </w:rPr>
        <w:t>муниципальному служащему командировочное удостоверение (приложение 1)</w:t>
      </w:r>
      <w:r w:rsidRPr="004E4DFE">
        <w:rPr>
          <w:lang w:eastAsia="ar-SA"/>
        </w:rPr>
        <w:t>, подтверждающее срок его пребывания в командировке (дата приезда в пункт (в пункты) назначения и дата выезда из него (из них)</w:t>
      </w:r>
      <w:r>
        <w:rPr>
          <w:lang w:eastAsia="ar-SA"/>
        </w:rPr>
        <w:t>, служебное задание (приложение 2)</w:t>
      </w:r>
      <w:r w:rsidRPr="004E4DFE">
        <w:rPr>
          <w:lang w:eastAsia="ar-SA"/>
        </w:rPr>
        <w:t>.</w:t>
      </w:r>
    </w:p>
    <w:p w:rsidR="00821518" w:rsidRDefault="00821518" w:rsidP="00D87CF4">
      <w:pPr>
        <w:ind w:firstLine="708"/>
        <w:jc w:val="both"/>
      </w:pPr>
      <w:r w:rsidRPr="004E4DFE">
        <w:t>6. Командировочное удостоверение оформляется в одном экземпляре и подписывается представителем нанимателя (работодателе</w:t>
      </w:r>
      <w:r>
        <w:t>м) или уполномоченным им лицом.</w:t>
      </w:r>
    </w:p>
    <w:p w:rsidR="00821518" w:rsidRDefault="00821518" w:rsidP="00D87CF4">
      <w:pPr>
        <w:ind w:firstLine="708"/>
        <w:jc w:val="both"/>
      </w:pPr>
      <w:r w:rsidRPr="004E4DFE">
        <w:t xml:space="preserve">Командировочное удостоверение вручается муниципальному служащему и находится у него в течение всего срока служебной командировки. Фактический срок пребывания в месте командирования определяется по отметкам о дате приезда в место командирования и дате выезда из него, которые делаются в командировочном удостоверении и заверяются подписью полномочного должностного лица и печатью, которая используется в хозяйственной деятельности организации для засвидетельствования такой подписи. </w:t>
      </w:r>
    </w:p>
    <w:p w:rsidR="00821518" w:rsidRDefault="00821518" w:rsidP="00C90617">
      <w:pPr>
        <w:ind w:firstLine="708"/>
        <w:jc w:val="both"/>
      </w:pPr>
      <w:r w:rsidRPr="004E4DFE">
        <w:t xml:space="preserve">Если муниципальный служащий командирован в несколько государственных органов, органов местного самоуправления или организаций, расположенных в разных населенных пунктах, отметки в командировочном удостоверении о дате приезда и дате выезда делаются в каждом государственном органе, органе местного самоуправления или организации. </w:t>
      </w:r>
    </w:p>
    <w:p w:rsidR="00821518" w:rsidRDefault="00821518" w:rsidP="00D87CF4">
      <w:pPr>
        <w:ind w:firstLine="708"/>
        <w:jc w:val="both"/>
      </w:pPr>
      <w:r w:rsidRPr="004E4DFE">
        <w:t xml:space="preserve">7. </w:t>
      </w:r>
      <w:r>
        <w:t>Представитель нанимателя (работодатель) назначает работника, ответственного  за регистрацию командировочных удостоверений в Журнале регистрации командировочных удостоверений.</w:t>
      </w:r>
    </w:p>
    <w:p w:rsidR="00821518" w:rsidRDefault="00821518" w:rsidP="00D87CF4">
      <w:pPr>
        <w:ind w:firstLine="708"/>
        <w:jc w:val="both"/>
      </w:pPr>
      <w:r w:rsidRPr="004E4DFE">
        <w:t xml:space="preserve">8. При направлении муниципального служащего в служебную командировку ему гарантируются сохранение должности муниципальной службы и денежного содержания (среднего заработка), а также возмещаются: </w:t>
      </w:r>
    </w:p>
    <w:p w:rsidR="00821518" w:rsidRDefault="00821518" w:rsidP="00D87CF4">
      <w:pPr>
        <w:ind w:firstLine="708"/>
        <w:jc w:val="both"/>
      </w:pPr>
      <w:r w:rsidRPr="004E4DFE">
        <w:t xml:space="preserve">а) расходы по проезду к месту командирования и обратно - к постоянному месту прохождения муниципальной службы; </w:t>
      </w:r>
    </w:p>
    <w:p w:rsidR="00821518" w:rsidRDefault="00821518" w:rsidP="00D87CF4">
      <w:pPr>
        <w:ind w:firstLine="708"/>
        <w:jc w:val="both"/>
      </w:pPr>
      <w:r w:rsidRPr="004E4DFE">
        <w:t xml:space="preserve">б) расходы по проезду из одного населенного пункта в другой, если муниципальный служащий командирован в несколько государственных органов, органов местного самоуправления или организаций, расположенных в разных населенных пунктах; </w:t>
      </w:r>
    </w:p>
    <w:p w:rsidR="00821518" w:rsidRDefault="00821518" w:rsidP="00D87CF4">
      <w:pPr>
        <w:ind w:firstLine="708"/>
        <w:jc w:val="both"/>
      </w:pPr>
      <w:r w:rsidRPr="004E4DFE">
        <w:t xml:space="preserve">в) расходы по бронированию и найму жилого помещения; </w:t>
      </w:r>
    </w:p>
    <w:p w:rsidR="00821518" w:rsidRDefault="00821518" w:rsidP="00D87CF4">
      <w:pPr>
        <w:ind w:firstLine="708"/>
      </w:pPr>
      <w:r w:rsidRPr="004E4DFE">
        <w:t xml:space="preserve">г) дополнительные расходы, связанные с проживанием вне постоянного места жительства (суточные); </w:t>
      </w:r>
    </w:p>
    <w:p w:rsidR="00821518" w:rsidRDefault="00821518" w:rsidP="00D87CF4">
      <w:pPr>
        <w:ind w:firstLine="708"/>
      </w:pPr>
      <w:r w:rsidRPr="004E4DFE">
        <w:t xml:space="preserve">д) иные расходы, связанные со служебной командировкой (при условии, что они произведены муниципальным служащим по согласованию с представителем нанимателя </w:t>
      </w:r>
      <w:r w:rsidRPr="00A00350">
        <w:t xml:space="preserve">(работодателем)). </w:t>
      </w:r>
    </w:p>
    <w:p w:rsidR="00821518" w:rsidRPr="00A00350" w:rsidRDefault="00821518" w:rsidP="00D87CF4">
      <w:pPr>
        <w:ind w:firstLine="708"/>
      </w:pPr>
      <w:r w:rsidRPr="00A00350">
        <w:t xml:space="preserve">9. Денежное содержание (средний заработок) за период нахождения муниципального служащего в служебной командировке сохраняется за все служебные дни по режиму работы, установленному в постоянном месте прохождения муниципальным служащим муниципальной службы. </w:t>
      </w:r>
    </w:p>
    <w:p w:rsidR="00821518" w:rsidRDefault="00821518" w:rsidP="00D87CF4">
      <w:pPr>
        <w:ind w:firstLine="708"/>
      </w:pPr>
      <w:r w:rsidRPr="00A00350">
        <w:t>В том случае, когда муниципальный служащий, отработав день, выезжает в командировку после окончания рабочего дня, в табеле учёта использования рабочего времени и расчёта заработной платы ставится «Командировка», оплата производится по среднему заработку и выплачиваются суточные.</w:t>
      </w:r>
    </w:p>
    <w:p w:rsidR="00821518" w:rsidRDefault="00821518" w:rsidP="00D87CF4">
      <w:pPr>
        <w:ind w:firstLine="708"/>
        <w:jc w:val="both"/>
      </w:pPr>
      <w:r w:rsidRPr="004E4DFE">
        <w:t xml:space="preserve">10. В случае временной нетрудоспособности командированного муниципального служащего, удостоверенной в установленном порядке, ему возмещаются расходы по найму жилого помещения (кроме случаев, когда командированный муниципальный служащий находится на стационарном лечении) и выплачиваются суточные в течение всего периода времени, пока он не имеет возможности по состоянию здоровья приступить к выполнению возложенного на него служебного задания или вернуться к постоянному месту жительства. </w:t>
      </w:r>
    </w:p>
    <w:p w:rsidR="00821518" w:rsidRDefault="00821518" w:rsidP="00D87CF4">
      <w:pPr>
        <w:ind w:firstLine="708"/>
        <w:jc w:val="both"/>
      </w:pPr>
      <w:r w:rsidRPr="004E4DFE">
        <w:t xml:space="preserve">За период временной нетрудоспособности командированному муниципальному служащему выплачивается пособие по временной нетрудоспособности в соответствии с законодательством Российской Федерации. </w:t>
      </w:r>
    </w:p>
    <w:p w:rsidR="00821518" w:rsidRDefault="00821518" w:rsidP="00D87CF4">
      <w:pPr>
        <w:ind w:firstLine="708"/>
        <w:jc w:val="both"/>
      </w:pPr>
      <w:r w:rsidRPr="004E4DFE">
        <w:t>1</w:t>
      </w:r>
      <w:r>
        <w:t>1</w:t>
      </w:r>
      <w:r w:rsidRPr="004E4DFE">
        <w:t xml:space="preserve">. Дополнительные расходы, связанные с проживанием вне постоянного места жительства (суточные), выплачиваются муниципальному служащему за каждый день нахождения в служебной командировке, включая выходные и праздничные дни, а также дни нахождения в пути, в том числе за время вынужденной остановки в пути в размере </w:t>
      </w:r>
      <w:r w:rsidRPr="00F6245B">
        <w:t>100 рублей, в городах Москве, Санкт-Петербурге, Нижнем Новгороде - 200 рублей.</w:t>
      </w:r>
      <w:r w:rsidRPr="004E4DFE">
        <w:t xml:space="preserve"> </w:t>
      </w:r>
    </w:p>
    <w:p w:rsidR="00821518" w:rsidRDefault="00821518" w:rsidP="00D87CF4">
      <w:pPr>
        <w:ind w:firstLine="708"/>
        <w:jc w:val="both"/>
      </w:pPr>
      <w:r w:rsidRPr="004E4DFE">
        <w:t>1</w:t>
      </w:r>
      <w:r>
        <w:t>2</w:t>
      </w:r>
      <w:r w:rsidRPr="004E4DFE">
        <w:t xml:space="preserve">. В случае командирования муниципального служащего в такую местность, откуда он по условиям транспортного сообщения и характеру выполняемого служебного задания имеет возможность ежедневно возвращаться к постоянному месту жительства, суточные не выплачиваются. </w:t>
      </w:r>
    </w:p>
    <w:p w:rsidR="00821518" w:rsidRDefault="00821518" w:rsidP="00D87CF4">
      <w:pPr>
        <w:ind w:firstLine="708"/>
        <w:jc w:val="both"/>
      </w:pPr>
      <w:r>
        <w:t xml:space="preserve"> </w:t>
      </w:r>
      <w:r w:rsidRPr="004E4DFE">
        <w:t>Если командированный муниципальный служащий по окончании служебного дня по согласованию с представителем нанимателя (работодателем) остается в месте командирования, то расходы по найму жилого помещения (кроме случаев, когда направленному в служебную командировку муниципальному служащему предоставляется бесплатное помещение) возмещаются в размере фактических расходов, подтвержденны</w:t>
      </w:r>
      <w:r>
        <w:t>х соответствующими документами.</w:t>
      </w:r>
    </w:p>
    <w:p w:rsidR="00821518" w:rsidRDefault="00821518" w:rsidP="00D87CF4">
      <w:pPr>
        <w:ind w:firstLine="708"/>
        <w:jc w:val="both"/>
      </w:pPr>
      <w:r w:rsidRPr="004E4DFE">
        <w:t xml:space="preserve">При отсутствии подтверждающих документов расходы по найму жилого помещения </w:t>
      </w:r>
      <w:r>
        <w:t>не возмещаются</w:t>
      </w:r>
      <w:r w:rsidRPr="00F6245B">
        <w:t>.</w:t>
      </w:r>
      <w:r w:rsidRPr="004E4DFE">
        <w:t xml:space="preserve"> </w:t>
      </w:r>
    </w:p>
    <w:p w:rsidR="00821518" w:rsidRDefault="00821518" w:rsidP="00D87CF4">
      <w:pPr>
        <w:ind w:firstLine="708"/>
        <w:jc w:val="both"/>
      </w:pPr>
      <w:r w:rsidRPr="004E4DFE">
        <w:t xml:space="preserve">Вопрос о целесообразности ежедневного возвращения муниципального служащего из места командирования к постоянному месту жительства в каждом отдельном случае решается представителем нанимателя (работодателем) с учётом расстояния, условий транспортного сообщения, характера выполняемого служебного задания, а также необходимости создания муниципальному служащему условий для отдыха. </w:t>
      </w:r>
    </w:p>
    <w:p w:rsidR="00821518" w:rsidRDefault="00821518" w:rsidP="00D87CF4">
      <w:pPr>
        <w:ind w:firstLine="708"/>
        <w:jc w:val="both"/>
      </w:pPr>
      <w:r>
        <w:t>13</w:t>
      </w:r>
      <w:r w:rsidRPr="004E4DFE">
        <w:t>. В случае</w:t>
      </w:r>
      <w:r>
        <w:t>,</w:t>
      </w:r>
      <w:r w:rsidRPr="004E4DFE">
        <w:t xml:space="preserve"> если в населенном пункте отсутствует гостиница, муниципальный служащий может нанять иное отдельное жилое помещение либо аналогичное жилое помещение в ближайшем населенном пункте. В этом случае муниципальному служащему возмещаются транспортные расходы, связанные с проездом от места проживания до места командирования и обратно, а также расходы по найму отдельного жилого помещения, подтвержденные соответствующими документами. </w:t>
      </w:r>
    </w:p>
    <w:p w:rsidR="00821518" w:rsidRDefault="00821518" w:rsidP="00D87CF4">
      <w:pPr>
        <w:ind w:firstLine="708"/>
        <w:jc w:val="both"/>
      </w:pPr>
      <w:r w:rsidRPr="004E4DFE">
        <w:t>В случае вынужденной остановки в пути, командированному муниципальному служащему возмещаются расходы по найму жилого помещения, подтвержденные соответствующими документами, в размерах, установленных нас</w:t>
      </w:r>
      <w:r>
        <w:t>тоящим Порядком</w:t>
      </w:r>
      <w:r w:rsidRPr="004E4DFE">
        <w:t>.</w:t>
      </w:r>
    </w:p>
    <w:p w:rsidR="00821518" w:rsidRDefault="00821518" w:rsidP="00D87CF4">
      <w:pPr>
        <w:ind w:firstLine="708"/>
        <w:jc w:val="both"/>
      </w:pPr>
      <w:r w:rsidRPr="004E4DFE">
        <w:t>1</w:t>
      </w:r>
      <w:r>
        <w:t>4</w:t>
      </w:r>
      <w:r w:rsidRPr="004E4DFE">
        <w:t xml:space="preserve">. Расходы по проезду муниципальных служащих к месту командирования и обратно к постоянному месту прохождения муниципальной службы (включая страховой взнос на обязательное личное страхование пассажиров на транспорте, оплату услуг по оформлению проездных документов, предоставлению в поездах постельных принадлежностей), а также по проезду из одного населенного пункта в другой, если муниципальный служащий командирован в несколько государственных органов, органов местного самоуправления или организаций, расположенных в разных населенных пунктах, воздушным, железнодорожным, водным и автомобильным (кроме такси) транспортом, возмещаются по фактическим затратам, подтвержденным проездными документами, </w:t>
      </w:r>
      <w:r>
        <w:t>но не выше стоимости проезда</w:t>
      </w:r>
      <w:r w:rsidRPr="004E4DFE">
        <w:t xml:space="preserve">: </w:t>
      </w:r>
    </w:p>
    <w:p w:rsidR="00821518" w:rsidRDefault="00821518" w:rsidP="00D87CF4">
      <w:pPr>
        <w:ind w:firstLine="708"/>
        <w:jc w:val="both"/>
      </w:pPr>
      <w:r w:rsidRPr="004E4DFE">
        <w:t xml:space="preserve">- воздушным транспортом - по тарифу экономического класса; </w:t>
      </w:r>
    </w:p>
    <w:p w:rsidR="00821518" w:rsidRDefault="00821518" w:rsidP="00D87CF4">
      <w:pPr>
        <w:ind w:firstLine="708"/>
        <w:jc w:val="both"/>
      </w:pPr>
      <w:r w:rsidRPr="004E4DFE">
        <w:t xml:space="preserve">- </w:t>
      </w:r>
      <w:r>
        <w:t xml:space="preserve">водным </w:t>
      </w:r>
      <w:r w:rsidRPr="004E4DFE">
        <w:t xml:space="preserve">транспортом </w:t>
      </w:r>
      <w:r>
        <w:t>–</w:t>
      </w:r>
      <w:r w:rsidRPr="004E4DFE">
        <w:t xml:space="preserve"> </w:t>
      </w:r>
      <w:r>
        <w:t xml:space="preserve">в </w:t>
      </w:r>
      <w:r w:rsidRPr="004E4DFE">
        <w:t xml:space="preserve">каюте </w:t>
      </w:r>
      <w:r>
        <w:rPr>
          <w:lang w:val="en-US"/>
        </w:rPr>
        <w:t>V</w:t>
      </w:r>
      <w:r w:rsidRPr="006E7730">
        <w:t xml:space="preserve"> </w:t>
      </w:r>
      <w:r>
        <w:t xml:space="preserve"> группы морского суда регулярных транспортных линий и линий </w:t>
      </w:r>
      <w:r w:rsidRPr="004E4DFE">
        <w:t>с комплексным обслуживанием пассажиров</w:t>
      </w:r>
      <w:r>
        <w:t xml:space="preserve">, в каюте </w:t>
      </w:r>
      <w:r>
        <w:rPr>
          <w:lang w:val="en-US"/>
        </w:rPr>
        <w:t>II</w:t>
      </w:r>
      <w:r>
        <w:t xml:space="preserve"> категории речного судна всех линий сообщения, в каюте </w:t>
      </w:r>
      <w:r>
        <w:rPr>
          <w:lang w:val="en-US"/>
        </w:rPr>
        <w:t>I</w:t>
      </w:r>
      <w:r w:rsidRPr="006E7730">
        <w:t xml:space="preserve"> </w:t>
      </w:r>
      <w:r>
        <w:t>категории судна паромной переправы</w:t>
      </w:r>
      <w:r w:rsidRPr="004E4DFE">
        <w:t xml:space="preserve">; </w:t>
      </w:r>
    </w:p>
    <w:p w:rsidR="00821518" w:rsidRDefault="00821518" w:rsidP="00D87CF4">
      <w:pPr>
        <w:ind w:firstLine="708"/>
        <w:jc w:val="both"/>
      </w:pPr>
      <w:r w:rsidRPr="004E4DFE">
        <w:t xml:space="preserve">- железнодорожным транспортом - в </w:t>
      </w:r>
      <w:r>
        <w:t>купейном вагоне скорого фирменного поезда;</w:t>
      </w:r>
    </w:p>
    <w:p w:rsidR="00821518" w:rsidRDefault="00821518" w:rsidP="00D87CF4">
      <w:pPr>
        <w:ind w:firstLine="708"/>
        <w:jc w:val="both"/>
      </w:pPr>
      <w:r w:rsidRPr="004E4DFE">
        <w:t xml:space="preserve"> - автомобильным транспортом - в </w:t>
      </w:r>
      <w:r>
        <w:t>автотранспортном средстве общего пользования (кроме такси).</w:t>
      </w:r>
    </w:p>
    <w:p w:rsidR="00821518" w:rsidRDefault="00821518" w:rsidP="00C90617">
      <w:pPr>
        <w:ind w:firstLine="708"/>
        <w:jc w:val="both"/>
      </w:pPr>
      <w:r w:rsidRPr="004E4DFE">
        <w:t>1</w:t>
      </w:r>
      <w:r>
        <w:t>5</w:t>
      </w:r>
      <w:r w:rsidRPr="004E4DFE">
        <w:t xml:space="preserve">. При отсутствии проездных документов, подтверждающих произведенные расходы, возмещение расходов осуществляется в размере минимальной стоимости проезда: </w:t>
      </w:r>
    </w:p>
    <w:p w:rsidR="00821518" w:rsidRDefault="00821518" w:rsidP="00C90617">
      <w:pPr>
        <w:ind w:firstLine="708"/>
        <w:jc w:val="both"/>
      </w:pPr>
      <w:r w:rsidRPr="004E4DFE">
        <w:t xml:space="preserve">- железнодорожным транспортом - в плацкартном вагоне пассажирского поезда; </w:t>
      </w:r>
    </w:p>
    <w:p w:rsidR="00821518" w:rsidRDefault="00821518" w:rsidP="00C90617">
      <w:pPr>
        <w:ind w:firstLine="708"/>
        <w:jc w:val="both"/>
      </w:pPr>
      <w:r w:rsidRPr="004E4DFE">
        <w:t xml:space="preserve">- водным транспортом - в каюте X группы морского судна регулярных транспортных линий и линий с комплексным обслуживанием пассажиров, в каюте III категории речного судна всех линий сообщения; </w:t>
      </w:r>
    </w:p>
    <w:p w:rsidR="00821518" w:rsidRDefault="00821518" w:rsidP="00D87CF4">
      <w:pPr>
        <w:ind w:firstLine="708"/>
        <w:jc w:val="both"/>
      </w:pPr>
      <w:r w:rsidRPr="004E4DFE">
        <w:t xml:space="preserve">- автомобильным транспортом - в автобусе общего типа. </w:t>
      </w:r>
    </w:p>
    <w:p w:rsidR="00821518" w:rsidRDefault="00821518" w:rsidP="00D87CF4">
      <w:pPr>
        <w:ind w:firstLine="708"/>
        <w:jc w:val="both"/>
      </w:pPr>
      <w:r w:rsidRPr="004E4DFE">
        <w:t xml:space="preserve">Командированному муниципальному служащему оплачиваются расходы по проезду до станции, пристани, аэропорта при наличии документов (билетов), подтверждающих эти расходы (кроме такси). </w:t>
      </w:r>
    </w:p>
    <w:p w:rsidR="00821518" w:rsidRDefault="00821518" w:rsidP="00D87CF4">
      <w:pPr>
        <w:ind w:firstLine="708"/>
        <w:jc w:val="both"/>
      </w:pPr>
      <w:r w:rsidRPr="004E4DFE">
        <w:t>1</w:t>
      </w:r>
      <w:r>
        <w:t>6</w:t>
      </w:r>
      <w:r w:rsidRPr="004E4DFE">
        <w:t>. По решению представителя нанимателя (работодателя) муниципальному служащему при наличии обоснования могут быть возмещены расходы по проезду к месту командирования и обратно к постоянному месту прохождения муниципальной службы воздушным, железнодорожным, водным и автомобильным транспортом свер</w:t>
      </w:r>
      <w:r>
        <w:t>х норм, установленных настоящим Порядком</w:t>
      </w:r>
      <w:r w:rsidRPr="004E4DFE">
        <w:t>, в пределах средств, предусмотренных в бюджете муниципального образования «</w:t>
      </w:r>
      <w:r>
        <w:t>Можгинский район</w:t>
      </w:r>
      <w:r w:rsidRPr="004E4DFE">
        <w:t>» на содержание соответствующего органа местного самоуправления муниципального образования «</w:t>
      </w:r>
      <w:r>
        <w:t>Можгинский район</w:t>
      </w:r>
      <w:r w:rsidRPr="004E4DFE">
        <w:t xml:space="preserve">». </w:t>
      </w:r>
    </w:p>
    <w:p w:rsidR="00821518" w:rsidRDefault="00821518" w:rsidP="00D87CF4">
      <w:pPr>
        <w:ind w:firstLine="708"/>
        <w:jc w:val="both"/>
      </w:pPr>
      <w:r>
        <w:t>1</w:t>
      </w:r>
      <w:r w:rsidRPr="004E4DFE">
        <w:t>7. На муниципальных служащих, находящихся в служебной командировке, распространяется режим служебного времени тех государственных органов, органов местного самоуправления или организаций, в которые они командированы. В случае</w:t>
      </w:r>
      <w:r>
        <w:t>,</w:t>
      </w:r>
      <w:r w:rsidRPr="004E4DFE">
        <w:t xml:space="preserve"> если режим служебного времени в указанных государственных органах, органах местного самоуправления или организациях отличается от режима служебного времени в органе местного самоуправления муниципального образования «</w:t>
      </w:r>
      <w:r>
        <w:t>Можгинский район</w:t>
      </w:r>
      <w:r w:rsidRPr="004E4DFE">
        <w:t xml:space="preserve">», в котором муниципальный служащий постоянно проходит муниципальную службу, в сторону уменьшения дней отдыха, взамен дней отдыха, не использованных в период нахождения в служебной командировке, муниципальному служащему предоставляются другие дни отдыха по возвращении из служебной командировки. </w:t>
      </w:r>
    </w:p>
    <w:p w:rsidR="00821518" w:rsidRDefault="00821518" w:rsidP="00D87CF4">
      <w:pPr>
        <w:ind w:firstLine="708"/>
        <w:jc w:val="both"/>
      </w:pPr>
      <w:r w:rsidRPr="004E4DFE">
        <w:t xml:space="preserve">Если муниципальный служащий специально командирован для работы в выходные или нерабочие праздничные дни, компенсация за работу в эти дни производится в соответствии с законодательством Российской Федерации. </w:t>
      </w:r>
    </w:p>
    <w:p w:rsidR="00821518" w:rsidRDefault="00821518" w:rsidP="00D87CF4">
      <w:pPr>
        <w:ind w:firstLine="708"/>
        <w:jc w:val="both"/>
      </w:pPr>
      <w:r>
        <w:t>В случае, если по распоряжению представителя нанимателя (работодателя)</w:t>
      </w:r>
      <w:r w:rsidRPr="004E4DFE">
        <w:t xml:space="preserve"> муниципальный служащий выезжает в командировку или возвращается из командировки</w:t>
      </w:r>
      <w:r>
        <w:t xml:space="preserve"> в выходной день</w:t>
      </w:r>
      <w:r w:rsidRPr="004E4DFE">
        <w:t xml:space="preserve">, по </w:t>
      </w:r>
      <w:r>
        <w:t xml:space="preserve">возвращении из командировки ему предоставляется другой день отдыха в установленном порядке.  </w:t>
      </w:r>
    </w:p>
    <w:p w:rsidR="00821518" w:rsidRDefault="00821518" w:rsidP="00D87CF4">
      <w:pPr>
        <w:ind w:firstLine="708"/>
        <w:jc w:val="both"/>
      </w:pPr>
      <w:r>
        <w:t>1</w:t>
      </w:r>
      <w:r w:rsidRPr="004E4DFE">
        <w:t>8. При направлении муниципального служащего в служебную командировку ему выдается денежный аванс на оплату расходов по проезду, по найму жилого помещения и дополнительных расходов, связанных с проживанием вне места постоянного жит</w:t>
      </w:r>
      <w:r>
        <w:t xml:space="preserve">ельства (суточные). </w:t>
      </w:r>
    </w:p>
    <w:p w:rsidR="00821518" w:rsidRDefault="00821518" w:rsidP="00D87CF4">
      <w:pPr>
        <w:ind w:firstLine="708"/>
        <w:jc w:val="both"/>
      </w:pPr>
      <w:r>
        <w:t>1</w:t>
      </w:r>
      <w:r w:rsidRPr="004E4DFE">
        <w:t xml:space="preserve">9. По возвращении из служебной командировки муниципальный служащий обязан в течение трех рабочих дней представить в </w:t>
      </w:r>
      <w:r>
        <w:t xml:space="preserve">бухгалтерию </w:t>
      </w:r>
      <w:r w:rsidRPr="004E4DFE">
        <w:t>орган</w:t>
      </w:r>
      <w:r>
        <w:t>а</w:t>
      </w:r>
      <w:r w:rsidRPr="004E4DFE">
        <w:t xml:space="preserve"> местного самоуправления авансовый отчёт об израсходованных в связи со служебной командировкой суммах по установленной форме и произвести окончательный расчёт по выданному ему перед отъездом в служебную командировку денежному авансу на командировочные расходы.</w:t>
      </w:r>
    </w:p>
    <w:p w:rsidR="00821518" w:rsidRDefault="00821518" w:rsidP="00D87CF4">
      <w:pPr>
        <w:ind w:firstLine="708"/>
        <w:jc w:val="both"/>
      </w:pPr>
      <w:r w:rsidRPr="004E4DFE">
        <w:t xml:space="preserve"> К авансовому отчёту прилагаются командировочное удостоверение, документы о</w:t>
      </w:r>
      <w:r>
        <w:t xml:space="preserve"> выполнении служебного задания,</w:t>
      </w:r>
      <w:r w:rsidRPr="004E4DFE">
        <w:t xml:space="preserve"> найме жилого помещения, фактических расходах по проезду (включая страховой взнос на обязательное личное страхование пассажиров на транспорте, оплату услуг по оформлению проездных документов, предоставлению в поездах постельных принадлежностей) и иных связанных со служебной командировкой расходах, произведенных с разрешения представителя нанимателя (работодателя) или уполномоченного им лица. </w:t>
      </w:r>
    </w:p>
    <w:p w:rsidR="00821518" w:rsidRDefault="00821518" w:rsidP="00D87CF4">
      <w:pPr>
        <w:ind w:firstLine="708"/>
        <w:jc w:val="both"/>
      </w:pPr>
      <w:r>
        <w:t>2</w:t>
      </w:r>
      <w:r w:rsidRPr="004E4DFE">
        <w:t>0. Расходы, размеры которых превышают ра</w:t>
      </w:r>
      <w:r>
        <w:t>змеры, установленные настоящим Порядком</w:t>
      </w:r>
      <w:r w:rsidRPr="004E4DFE">
        <w:t>, а также иные расходы, связанные со служебными командировками (при условии, что они произведены муниципальным служащим с разрешения представителя нанимателя (работодателя), возмещаются органами местного самоуправления муниципального образования «</w:t>
      </w:r>
      <w:r>
        <w:t>Можгинский район</w:t>
      </w:r>
      <w:r w:rsidRPr="004E4DFE">
        <w:t>» за счёт средств, предусмотренных в бюджете муниципального образования «</w:t>
      </w:r>
      <w:r>
        <w:t>Можгинский район</w:t>
      </w:r>
      <w:r w:rsidRPr="004E4DFE">
        <w:t>» на содержание соответствующего органа местного самоуправления муниципального образования «</w:t>
      </w:r>
      <w:r>
        <w:t>Можгинский район</w:t>
      </w:r>
      <w:r w:rsidRPr="004E4DFE">
        <w:t xml:space="preserve">». </w:t>
      </w:r>
    </w:p>
    <w:p w:rsidR="00821518" w:rsidRDefault="00821518" w:rsidP="00D87CF4">
      <w:pPr>
        <w:ind w:firstLine="708"/>
        <w:jc w:val="both"/>
      </w:pPr>
      <w:r w:rsidRPr="004E4DFE">
        <w:t xml:space="preserve">Возмещение иных расходов, связанных со служебной командировкой, произведенных с разрешения представителя нанимателя (работодателя), осуществляется при представлении документов, подтверждающих эти расходы. </w:t>
      </w:r>
      <w:bookmarkStart w:id="0" w:name="_GoBack"/>
      <w:bookmarkEnd w:id="0"/>
    </w:p>
    <w:sectPr w:rsidR="00821518" w:rsidSect="007E5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979D3"/>
    <w:multiLevelType w:val="hybridMultilevel"/>
    <w:tmpl w:val="938CCC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06F"/>
    <w:rsid w:val="000261F4"/>
    <w:rsid w:val="0003009B"/>
    <w:rsid w:val="00044C5E"/>
    <w:rsid w:val="0005639F"/>
    <w:rsid w:val="000771D7"/>
    <w:rsid w:val="00082403"/>
    <w:rsid w:val="00083AB2"/>
    <w:rsid w:val="00087F17"/>
    <w:rsid w:val="000947C2"/>
    <w:rsid w:val="00095D3A"/>
    <w:rsid w:val="000968FC"/>
    <w:rsid w:val="000A528E"/>
    <w:rsid w:val="000A664B"/>
    <w:rsid w:val="000A7E98"/>
    <w:rsid w:val="000B1E0A"/>
    <w:rsid w:val="000B20B6"/>
    <w:rsid w:val="000B49E6"/>
    <w:rsid w:val="000B720F"/>
    <w:rsid w:val="000C3ACD"/>
    <w:rsid w:val="000C59AC"/>
    <w:rsid w:val="000D278D"/>
    <w:rsid w:val="000D617B"/>
    <w:rsid w:val="000E0DC0"/>
    <w:rsid w:val="000F32BE"/>
    <w:rsid w:val="000F54DD"/>
    <w:rsid w:val="00100291"/>
    <w:rsid w:val="0011078F"/>
    <w:rsid w:val="00112673"/>
    <w:rsid w:val="0012210F"/>
    <w:rsid w:val="00124FC0"/>
    <w:rsid w:val="0012795A"/>
    <w:rsid w:val="00127E7D"/>
    <w:rsid w:val="001325B9"/>
    <w:rsid w:val="00144FAC"/>
    <w:rsid w:val="00155FDD"/>
    <w:rsid w:val="001640E9"/>
    <w:rsid w:val="00170206"/>
    <w:rsid w:val="0017427C"/>
    <w:rsid w:val="001805EB"/>
    <w:rsid w:val="001820D8"/>
    <w:rsid w:val="00183B86"/>
    <w:rsid w:val="00192E3A"/>
    <w:rsid w:val="00193ACD"/>
    <w:rsid w:val="001A7A0B"/>
    <w:rsid w:val="001B1E86"/>
    <w:rsid w:val="001B3D8B"/>
    <w:rsid w:val="001B4739"/>
    <w:rsid w:val="001B68D2"/>
    <w:rsid w:val="001C09C0"/>
    <w:rsid w:val="001C6B10"/>
    <w:rsid w:val="001D0208"/>
    <w:rsid w:val="001D15FA"/>
    <w:rsid w:val="001D2249"/>
    <w:rsid w:val="001D7672"/>
    <w:rsid w:val="001E04BD"/>
    <w:rsid w:val="001E792C"/>
    <w:rsid w:val="001F06DE"/>
    <w:rsid w:val="001F1B9B"/>
    <w:rsid w:val="001F6804"/>
    <w:rsid w:val="001F69F8"/>
    <w:rsid w:val="00210EF5"/>
    <w:rsid w:val="002152E1"/>
    <w:rsid w:val="0021748E"/>
    <w:rsid w:val="0022189B"/>
    <w:rsid w:val="0022505B"/>
    <w:rsid w:val="00232944"/>
    <w:rsid w:val="00235BA9"/>
    <w:rsid w:val="002421BC"/>
    <w:rsid w:val="00252E80"/>
    <w:rsid w:val="0025579B"/>
    <w:rsid w:val="00285DD9"/>
    <w:rsid w:val="0029015D"/>
    <w:rsid w:val="002A31C9"/>
    <w:rsid w:val="002A7C7F"/>
    <w:rsid w:val="002B0947"/>
    <w:rsid w:val="002B7585"/>
    <w:rsid w:val="002C7B95"/>
    <w:rsid w:val="002D39C6"/>
    <w:rsid w:val="002E7D63"/>
    <w:rsid w:val="002F4074"/>
    <w:rsid w:val="002F4704"/>
    <w:rsid w:val="00305476"/>
    <w:rsid w:val="0030706F"/>
    <w:rsid w:val="0031211B"/>
    <w:rsid w:val="00312A77"/>
    <w:rsid w:val="00315F42"/>
    <w:rsid w:val="003242FF"/>
    <w:rsid w:val="00333011"/>
    <w:rsid w:val="003371EC"/>
    <w:rsid w:val="00340ABF"/>
    <w:rsid w:val="0034436F"/>
    <w:rsid w:val="003511AC"/>
    <w:rsid w:val="00351DE5"/>
    <w:rsid w:val="00351FFC"/>
    <w:rsid w:val="00363165"/>
    <w:rsid w:val="0036350D"/>
    <w:rsid w:val="00363634"/>
    <w:rsid w:val="00370CDC"/>
    <w:rsid w:val="0037193E"/>
    <w:rsid w:val="00376506"/>
    <w:rsid w:val="00377DDC"/>
    <w:rsid w:val="00381D00"/>
    <w:rsid w:val="00391EDD"/>
    <w:rsid w:val="0039780B"/>
    <w:rsid w:val="003A2EF2"/>
    <w:rsid w:val="003C115C"/>
    <w:rsid w:val="003C4B5A"/>
    <w:rsid w:val="003D376E"/>
    <w:rsid w:val="003E30EC"/>
    <w:rsid w:val="003E529F"/>
    <w:rsid w:val="003E575A"/>
    <w:rsid w:val="003E7AA0"/>
    <w:rsid w:val="003F0B6F"/>
    <w:rsid w:val="003F1375"/>
    <w:rsid w:val="003F7A42"/>
    <w:rsid w:val="004008B2"/>
    <w:rsid w:val="004042E7"/>
    <w:rsid w:val="004074D4"/>
    <w:rsid w:val="00407584"/>
    <w:rsid w:val="00407CA4"/>
    <w:rsid w:val="00412412"/>
    <w:rsid w:val="00412734"/>
    <w:rsid w:val="00413665"/>
    <w:rsid w:val="004211EF"/>
    <w:rsid w:val="00424500"/>
    <w:rsid w:val="00441049"/>
    <w:rsid w:val="00445178"/>
    <w:rsid w:val="00445D95"/>
    <w:rsid w:val="00457952"/>
    <w:rsid w:val="00462E43"/>
    <w:rsid w:val="004644F8"/>
    <w:rsid w:val="0047523E"/>
    <w:rsid w:val="004759EA"/>
    <w:rsid w:val="00481456"/>
    <w:rsid w:val="00484628"/>
    <w:rsid w:val="004859B8"/>
    <w:rsid w:val="00486A0F"/>
    <w:rsid w:val="00487C02"/>
    <w:rsid w:val="00491B9E"/>
    <w:rsid w:val="004936C1"/>
    <w:rsid w:val="004945A3"/>
    <w:rsid w:val="00494F51"/>
    <w:rsid w:val="00497793"/>
    <w:rsid w:val="004A16D9"/>
    <w:rsid w:val="004B6CD5"/>
    <w:rsid w:val="004C12A1"/>
    <w:rsid w:val="004C25D9"/>
    <w:rsid w:val="004C325D"/>
    <w:rsid w:val="004C3915"/>
    <w:rsid w:val="004C57DD"/>
    <w:rsid w:val="004D3322"/>
    <w:rsid w:val="004D7919"/>
    <w:rsid w:val="004E10DB"/>
    <w:rsid w:val="004E4DFE"/>
    <w:rsid w:val="004E7132"/>
    <w:rsid w:val="0050361D"/>
    <w:rsid w:val="0050786C"/>
    <w:rsid w:val="00507BA9"/>
    <w:rsid w:val="00516187"/>
    <w:rsid w:val="005413A7"/>
    <w:rsid w:val="00544117"/>
    <w:rsid w:val="00544B9D"/>
    <w:rsid w:val="005454DC"/>
    <w:rsid w:val="00550C8A"/>
    <w:rsid w:val="005518EF"/>
    <w:rsid w:val="00554D60"/>
    <w:rsid w:val="00560089"/>
    <w:rsid w:val="00561919"/>
    <w:rsid w:val="00561AF1"/>
    <w:rsid w:val="00562786"/>
    <w:rsid w:val="0056745B"/>
    <w:rsid w:val="00571190"/>
    <w:rsid w:val="005727CB"/>
    <w:rsid w:val="00577A70"/>
    <w:rsid w:val="00586164"/>
    <w:rsid w:val="005912A2"/>
    <w:rsid w:val="005B05EE"/>
    <w:rsid w:val="005B090B"/>
    <w:rsid w:val="005B5E70"/>
    <w:rsid w:val="005C3E0F"/>
    <w:rsid w:val="005C5FE1"/>
    <w:rsid w:val="005C676B"/>
    <w:rsid w:val="005D21A3"/>
    <w:rsid w:val="005D2D92"/>
    <w:rsid w:val="005D3015"/>
    <w:rsid w:val="005D3F1A"/>
    <w:rsid w:val="005E71D7"/>
    <w:rsid w:val="005F7E32"/>
    <w:rsid w:val="00603982"/>
    <w:rsid w:val="00603EE9"/>
    <w:rsid w:val="006165CA"/>
    <w:rsid w:val="00617561"/>
    <w:rsid w:val="00617604"/>
    <w:rsid w:val="006220C2"/>
    <w:rsid w:val="00622FB4"/>
    <w:rsid w:val="00644441"/>
    <w:rsid w:val="00663407"/>
    <w:rsid w:val="00663C7B"/>
    <w:rsid w:val="006676BD"/>
    <w:rsid w:val="00676C29"/>
    <w:rsid w:val="006862EE"/>
    <w:rsid w:val="00686F68"/>
    <w:rsid w:val="00694AB6"/>
    <w:rsid w:val="006A0CB1"/>
    <w:rsid w:val="006A38D5"/>
    <w:rsid w:val="006A524B"/>
    <w:rsid w:val="006A608C"/>
    <w:rsid w:val="006B1564"/>
    <w:rsid w:val="006B5FFB"/>
    <w:rsid w:val="006C296C"/>
    <w:rsid w:val="006C2B24"/>
    <w:rsid w:val="006C4DD7"/>
    <w:rsid w:val="006D0CD6"/>
    <w:rsid w:val="006E7730"/>
    <w:rsid w:val="006F232D"/>
    <w:rsid w:val="006F2A6B"/>
    <w:rsid w:val="006F408B"/>
    <w:rsid w:val="006F4530"/>
    <w:rsid w:val="00711BDC"/>
    <w:rsid w:val="00720002"/>
    <w:rsid w:val="007211F2"/>
    <w:rsid w:val="00722CB2"/>
    <w:rsid w:val="007247D2"/>
    <w:rsid w:val="0072565C"/>
    <w:rsid w:val="00725FA6"/>
    <w:rsid w:val="007273C4"/>
    <w:rsid w:val="00735F77"/>
    <w:rsid w:val="007431AC"/>
    <w:rsid w:val="00743341"/>
    <w:rsid w:val="00747892"/>
    <w:rsid w:val="007612BF"/>
    <w:rsid w:val="0077080A"/>
    <w:rsid w:val="00772BC1"/>
    <w:rsid w:val="00776518"/>
    <w:rsid w:val="00781B25"/>
    <w:rsid w:val="00790F4F"/>
    <w:rsid w:val="00794451"/>
    <w:rsid w:val="007A3608"/>
    <w:rsid w:val="007A7FA2"/>
    <w:rsid w:val="007B0D6B"/>
    <w:rsid w:val="007C19A9"/>
    <w:rsid w:val="007C289C"/>
    <w:rsid w:val="007C31C7"/>
    <w:rsid w:val="007C6192"/>
    <w:rsid w:val="007D0B79"/>
    <w:rsid w:val="007D2A3C"/>
    <w:rsid w:val="007D5652"/>
    <w:rsid w:val="007D5A77"/>
    <w:rsid w:val="007E16C4"/>
    <w:rsid w:val="007E31C8"/>
    <w:rsid w:val="007E4E89"/>
    <w:rsid w:val="007E5941"/>
    <w:rsid w:val="007F291C"/>
    <w:rsid w:val="007F5A87"/>
    <w:rsid w:val="007F6708"/>
    <w:rsid w:val="007F6B56"/>
    <w:rsid w:val="007F7729"/>
    <w:rsid w:val="007F7B0C"/>
    <w:rsid w:val="008044B6"/>
    <w:rsid w:val="008056D0"/>
    <w:rsid w:val="00820B73"/>
    <w:rsid w:val="00821518"/>
    <w:rsid w:val="00826DA0"/>
    <w:rsid w:val="008362F9"/>
    <w:rsid w:val="00843360"/>
    <w:rsid w:val="00846088"/>
    <w:rsid w:val="00847026"/>
    <w:rsid w:val="00850A7A"/>
    <w:rsid w:val="00852DC4"/>
    <w:rsid w:val="00855D67"/>
    <w:rsid w:val="008563CA"/>
    <w:rsid w:val="00864A22"/>
    <w:rsid w:val="00867E8B"/>
    <w:rsid w:val="008700CB"/>
    <w:rsid w:val="00871361"/>
    <w:rsid w:val="00874140"/>
    <w:rsid w:val="00877CB9"/>
    <w:rsid w:val="008863C0"/>
    <w:rsid w:val="00886AF1"/>
    <w:rsid w:val="00896102"/>
    <w:rsid w:val="008A2FF5"/>
    <w:rsid w:val="008A5274"/>
    <w:rsid w:val="008B49CC"/>
    <w:rsid w:val="008C24A9"/>
    <w:rsid w:val="008C481D"/>
    <w:rsid w:val="008D4639"/>
    <w:rsid w:val="008D7C4E"/>
    <w:rsid w:val="008E6996"/>
    <w:rsid w:val="008E77FF"/>
    <w:rsid w:val="008F4FC4"/>
    <w:rsid w:val="009040DB"/>
    <w:rsid w:val="00906556"/>
    <w:rsid w:val="00906E96"/>
    <w:rsid w:val="0091126A"/>
    <w:rsid w:val="00911CD0"/>
    <w:rsid w:val="009130EF"/>
    <w:rsid w:val="00921310"/>
    <w:rsid w:val="00933832"/>
    <w:rsid w:val="00936B9E"/>
    <w:rsid w:val="009477CB"/>
    <w:rsid w:val="009503BD"/>
    <w:rsid w:val="00950AF3"/>
    <w:rsid w:val="00963C69"/>
    <w:rsid w:val="00963D88"/>
    <w:rsid w:val="00971993"/>
    <w:rsid w:val="00971A76"/>
    <w:rsid w:val="00973BD3"/>
    <w:rsid w:val="00982BBF"/>
    <w:rsid w:val="0098583D"/>
    <w:rsid w:val="00987FB3"/>
    <w:rsid w:val="00991FF7"/>
    <w:rsid w:val="00996FEE"/>
    <w:rsid w:val="00997C41"/>
    <w:rsid w:val="009A15FB"/>
    <w:rsid w:val="009A26AD"/>
    <w:rsid w:val="009B11F8"/>
    <w:rsid w:val="009B4556"/>
    <w:rsid w:val="009B5B62"/>
    <w:rsid w:val="009C3EBA"/>
    <w:rsid w:val="009C65B2"/>
    <w:rsid w:val="009D20A8"/>
    <w:rsid w:val="009D25CC"/>
    <w:rsid w:val="009D495C"/>
    <w:rsid w:val="009D74FC"/>
    <w:rsid w:val="009D7B65"/>
    <w:rsid w:val="009E1641"/>
    <w:rsid w:val="009E1A7A"/>
    <w:rsid w:val="009F1440"/>
    <w:rsid w:val="009F1CF6"/>
    <w:rsid w:val="009F300C"/>
    <w:rsid w:val="009F52E5"/>
    <w:rsid w:val="00A00350"/>
    <w:rsid w:val="00A06D89"/>
    <w:rsid w:val="00A2374F"/>
    <w:rsid w:val="00A24743"/>
    <w:rsid w:val="00A2641A"/>
    <w:rsid w:val="00A33436"/>
    <w:rsid w:val="00A44C00"/>
    <w:rsid w:val="00A45E32"/>
    <w:rsid w:val="00A47984"/>
    <w:rsid w:val="00A56E56"/>
    <w:rsid w:val="00A75BDE"/>
    <w:rsid w:val="00A82839"/>
    <w:rsid w:val="00A85521"/>
    <w:rsid w:val="00A908DE"/>
    <w:rsid w:val="00A9666A"/>
    <w:rsid w:val="00AB4183"/>
    <w:rsid w:val="00AB5678"/>
    <w:rsid w:val="00AB622A"/>
    <w:rsid w:val="00AB7BE3"/>
    <w:rsid w:val="00AC13C1"/>
    <w:rsid w:val="00AC168E"/>
    <w:rsid w:val="00AD4D87"/>
    <w:rsid w:val="00AD620E"/>
    <w:rsid w:val="00AD6EA5"/>
    <w:rsid w:val="00AE59BB"/>
    <w:rsid w:val="00AF5CCC"/>
    <w:rsid w:val="00AF6BCA"/>
    <w:rsid w:val="00B112EC"/>
    <w:rsid w:val="00B1505C"/>
    <w:rsid w:val="00B21C9A"/>
    <w:rsid w:val="00B277E5"/>
    <w:rsid w:val="00B33D44"/>
    <w:rsid w:val="00B51784"/>
    <w:rsid w:val="00B57BB0"/>
    <w:rsid w:val="00B71F23"/>
    <w:rsid w:val="00B76C18"/>
    <w:rsid w:val="00B84654"/>
    <w:rsid w:val="00B86B46"/>
    <w:rsid w:val="00B90F94"/>
    <w:rsid w:val="00B92615"/>
    <w:rsid w:val="00B95328"/>
    <w:rsid w:val="00B974E8"/>
    <w:rsid w:val="00BA1E48"/>
    <w:rsid w:val="00BC3FB0"/>
    <w:rsid w:val="00BD0F97"/>
    <w:rsid w:val="00BD1DE4"/>
    <w:rsid w:val="00BD5FE3"/>
    <w:rsid w:val="00BD75F5"/>
    <w:rsid w:val="00BE2DA1"/>
    <w:rsid w:val="00BE6DD5"/>
    <w:rsid w:val="00BF5B64"/>
    <w:rsid w:val="00C1077B"/>
    <w:rsid w:val="00C13D32"/>
    <w:rsid w:val="00C14517"/>
    <w:rsid w:val="00C21231"/>
    <w:rsid w:val="00C22C17"/>
    <w:rsid w:val="00C244D6"/>
    <w:rsid w:val="00C27E9A"/>
    <w:rsid w:val="00C34185"/>
    <w:rsid w:val="00C364D7"/>
    <w:rsid w:val="00C405CA"/>
    <w:rsid w:val="00C45343"/>
    <w:rsid w:val="00C55BBF"/>
    <w:rsid w:val="00C56D80"/>
    <w:rsid w:val="00C61A0D"/>
    <w:rsid w:val="00C64917"/>
    <w:rsid w:val="00C64C64"/>
    <w:rsid w:val="00C64D2B"/>
    <w:rsid w:val="00C667F5"/>
    <w:rsid w:val="00C673ED"/>
    <w:rsid w:val="00C73B77"/>
    <w:rsid w:val="00C73E67"/>
    <w:rsid w:val="00C8054D"/>
    <w:rsid w:val="00C81A71"/>
    <w:rsid w:val="00C90617"/>
    <w:rsid w:val="00CA197E"/>
    <w:rsid w:val="00CA6DEC"/>
    <w:rsid w:val="00CB0B24"/>
    <w:rsid w:val="00CC4695"/>
    <w:rsid w:val="00CC53CD"/>
    <w:rsid w:val="00CD1C27"/>
    <w:rsid w:val="00CD5987"/>
    <w:rsid w:val="00CE17DE"/>
    <w:rsid w:val="00CE5A79"/>
    <w:rsid w:val="00CE5AE1"/>
    <w:rsid w:val="00CE6281"/>
    <w:rsid w:val="00CF57C6"/>
    <w:rsid w:val="00D03A2E"/>
    <w:rsid w:val="00D03C77"/>
    <w:rsid w:val="00D03F27"/>
    <w:rsid w:val="00D05473"/>
    <w:rsid w:val="00D06CDD"/>
    <w:rsid w:val="00D10371"/>
    <w:rsid w:val="00D16C24"/>
    <w:rsid w:val="00D17A98"/>
    <w:rsid w:val="00D20FB1"/>
    <w:rsid w:val="00D27404"/>
    <w:rsid w:val="00D3047B"/>
    <w:rsid w:val="00D33589"/>
    <w:rsid w:val="00D34119"/>
    <w:rsid w:val="00D34A05"/>
    <w:rsid w:val="00D415F1"/>
    <w:rsid w:val="00D437BE"/>
    <w:rsid w:val="00D62AF2"/>
    <w:rsid w:val="00D62DD7"/>
    <w:rsid w:val="00D63030"/>
    <w:rsid w:val="00D6767A"/>
    <w:rsid w:val="00D6791B"/>
    <w:rsid w:val="00D73EC4"/>
    <w:rsid w:val="00D75503"/>
    <w:rsid w:val="00D87CF4"/>
    <w:rsid w:val="00DA4608"/>
    <w:rsid w:val="00DA58B0"/>
    <w:rsid w:val="00DA5B29"/>
    <w:rsid w:val="00DA5FB6"/>
    <w:rsid w:val="00DA6C32"/>
    <w:rsid w:val="00DC0CDC"/>
    <w:rsid w:val="00DC13E5"/>
    <w:rsid w:val="00DC269C"/>
    <w:rsid w:val="00DC36E3"/>
    <w:rsid w:val="00DC5A1C"/>
    <w:rsid w:val="00DD0D81"/>
    <w:rsid w:val="00DD38A7"/>
    <w:rsid w:val="00DD6598"/>
    <w:rsid w:val="00DE41E8"/>
    <w:rsid w:val="00DE53C9"/>
    <w:rsid w:val="00DF0557"/>
    <w:rsid w:val="00DF0852"/>
    <w:rsid w:val="00DF300F"/>
    <w:rsid w:val="00DF6881"/>
    <w:rsid w:val="00E006A4"/>
    <w:rsid w:val="00E027C4"/>
    <w:rsid w:val="00E03615"/>
    <w:rsid w:val="00E106FD"/>
    <w:rsid w:val="00E13AD2"/>
    <w:rsid w:val="00E14EE9"/>
    <w:rsid w:val="00E155F4"/>
    <w:rsid w:val="00E16400"/>
    <w:rsid w:val="00E20181"/>
    <w:rsid w:val="00E24CEF"/>
    <w:rsid w:val="00E24DD0"/>
    <w:rsid w:val="00E26CB7"/>
    <w:rsid w:val="00E277DA"/>
    <w:rsid w:val="00E3760F"/>
    <w:rsid w:val="00E46174"/>
    <w:rsid w:val="00E53F2B"/>
    <w:rsid w:val="00E61A44"/>
    <w:rsid w:val="00E62C8F"/>
    <w:rsid w:val="00E65FE7"/>
    <w:rsid w:val="00E706E6"/>
    <w:rsid w:val="00E721E9"/>
    <w:rsid w:val="00E73156"/>
    <w:rsid w:val="00E77596"/>
    <w:rsid w:val="00E859A7"/>
    <w:rsid w:val="00E860D3"/>
    <w:rsid w:val="00EB4DC8"/>
    <w:rsid w:val="00EB5559"/>
    <w:rsid w:val="00EB59F2"/>
    <w:rsid w:val="00EC025A"/>
    <w:rsid w:val="00EC0A73"/>
    <w:rsid w:val="00EC425A"/>
    <w:rsid w:val="00ED0E79"/>
    <w:rsid w:val="00ED325B"/>
    <w:rsid w:val="00ED3ADC"/>
    <w:rsid w:val="00ED7FA3"/>
    <w:rsid w:val="00EE62E6"/>
    <w:rsid w:val="00EF1500"/>
    <w:rsid w:val="00EF6977"/>
    <w:rsid w:val="00F00CAA"/>
    <w:rsid w:val="00F0400E"/>
    <w:rsid w:val="00F10362"/>
    <w:rsid w:val="00F10B29"/>
    <w:rsid w:val="00F10E79"/>
    <w:rsid w:val="00F165AB"/>
    <w:rsid w:val="00F16BE1"/>
    <w:rsid w:val="00F2206A"/>
    <w:rsid w:val="00F31276"/>
    <w:rsid w:val="00F322B5"/>
    <w:rsid w:val="00F40A97"/>
    <w:rsid w:val="00F553A8"/>
    <w:rsid w:val="00F61963"/>
    <w:rsid w:val="00F61B90"/>
    <w:rsid w:val="00F6245B"/>
    <w:rsid w:val="00F666C8"/>
    <w:rsid w:val="00F70F1B"/>
    <w:rsid w:val="00F75055"/>
    <w:rsid w:val="00F865FA"/>
    <w:rsid w:val="00F873E4"/>
    <w:rsid w:val="00F87729"/>
    <w:rsid w:val="00F87843"/>
    <w:rsid w:val="00F90803"/>
    <w:rsid w:val="00F90E1C"/>
    <w:rsid w:val="00F9543A"/>
    <w:rsid w:val="00FA573B"/>
    <w:rsid w:val="00FB49C7"/>
    <w:rsid w:val="00FE1926"/>
    <w:rsid w:val="00FF5F4E"/>
    <w:rsid w:val="00FF610B"/>
    <w:rsid w:val="00FF7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08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A608C"/>
    <w:pPr>
      <w:keepNext/>
      <w:jc w:val="center"/>
      <w:outlineLvl w:val="0"/>
    </w:pPr>
    <w:rPr>
      <w:rFonts w:ascii="Arial" w:hAnsi="Arial"/>
      <w:b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A608C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99"/>
    <w:qFormat/>
    <w:rsid w:val="006A60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D341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3411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00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039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00398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003991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3993">
                      <w:marLeft w:val="0"/>
                      <w:marRight w:val="-52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003992">
                          <w:marLeft w:val="0"/>
                          <w:marRight w:val="47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4</Pages>
  <Words>2007</Words>
  <Characters>11441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Городилова</cp:lastModifiedBy>
  <cp:revision>8</cp:revision>
  <cp:lastPrinted>2015-02-20T06:36:00Z</cp:lastPrinted>
  <dcterms:created xsi:type="dcterms:W3CDTF">2015-02-20T07:03:00Z</dcterms:created>
  <dcterms:modified xsi:type="dcterms:W3CDTF">2015-02-25T13:33:00Z</dcterms:modified>
</cp:coreProperties>
</file>